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1F550" w14:textId="4FE5E12D" w:rsidR="00217EAF" w:rsidRPr="00EE3496" w:rsidRDefault="002320CA" w:rsidP="0041626F">
      <w:pPr>
        <w:jc w:val="both"/>
        <w:rPr>
          <w:rFonts w:ascii="Arial" w:hAnsi="Arial" w:cs="Arial"/>
          <w:szCs w:val="24"/>
        </w:rPr>
      </w:pPr>
      <w:r w:rsidRPr="00EE3496">
        <w:rPr>
          <w:rFonts w:ascii="Arial" w:hAnsi="Arial" w:cs="Arial"/>
          <w:szCs w:val="24"/>
        </w:rPr>
        <w:t>The Management Committee of Independent Advocacy in the Tropics Inc. (the Association</w:t>
      </w:r>
      <w:r w:rsidR="0041626F" w:rsidRPr="00EE3496">
        <w:rPr>
          <w:rFonts w:ascii="Arial" w:hAnsi="Arial" w:cs="Arial"/>
          <w:szCs w:val="24"/>
        </w:rPr>
        <w:t>)</w:t>
      </w:r>
      <w:r w:rsidRPr="00EE3496">
        <w:rPr>
          <w:rFonts w:ascii="Arial" w:hAnsi="Arial" w:cs="Arial"/>
          <w:szCs w:val="24"/>
        </w:rPr>
        <w:t xml:space="preserve"> consists of a President, Vice-President, Treasurer, Secretary and two (2) </w:t>
      </w:r>
      <w:r w:rsidR="00237740">
        <w:rPr>
          <w:rFonts w:ascii="Arial" w:hAnsi="Arial" w:cs="Arial"/>
          <w:szCs w:val="24"/>
        </w:rPr>
        <w:t>M</w:t>
      </w:r>
      <w:r w:rsidRPr="00EE3496">
        <w:rPr>
          <w:rFonts w:ascii="Arial" w:hAnsi="Arial" w:cs="Arial"/>
          <w:szCs w:val="24"/>
        </w:rPr>
        <w:t xml:space="preserve">embers of the Association, a simple majority of whom, shall be </w:t>
      </w:r>
      <w:r w:rsidR="009D33A0">
        <w:rPr>
          <w:rFonts w:ascii="Arial" w:hAnsi="Arial" w:cs="Arial"/>
          <w:szCs w:val="24"/>
        </w:rPr>
        <w:t>O</w:t>
      </w:r>
      <w:r w:rsidRPr="00EE3496">
        <w:rPr>
          <w:rFonts w:ascii="Arial" w:hAnsi="Arial" w:cs="Arial"/>
          <w:szCs w:val="24"/>
        </w:rPr>
        <w:t>rdinary members of the Association who have a disability.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1701"/>
        <w:gridCol w:w="2544"/>
      </w:tblGrid>
      <w:tr w:rsidR="00182F6F" w:rsidRPr="00182F6F" w14:paraId="67ACC62D" w14:textId="77777777" w:rsidTr="0041626F">
        <w:trPr>
          <w:trHeight w:val="510"/>
        </w:trPr>
        <w:tc>
          <w:tcPr>
            <w:tcW w:w="1271" w:type="dxa"/>
          </w:tcPr>
          <w:p w14:paraId="602CCB9D" w14:textId="77777777" w:rsidR="00182F6F" w:rsidRPr="00182F6F" w:rsidRDefault="00182F6F" w:rsidP="00217EAF">
            <w:pPr>
              <w:rPr>
                <w:rFonts w:cs="Arial"/>
                <w:b/>
                <w:szCs w:val="24"/>
              </w:rPr>
            </w:pPr>
            <w:r w:rsidRPr="00182F6F">
              <w:rPr>
                <w:rFonts w:cs="Arial"/>
                <w:b/>
                <w:szCs w:val="24"/>
              </w:rPr>
              <w:t xml:space="preserve">Name: </w:t>
            </w:r>
          </w:p>
        </w:tc>
        <w:tc>
          <w:tcPr>
            <w:tcW w:w="8356" w:type="dxa"/>
            <w:gridSpan w:val="3"/>
          </w:tcPr>
          <w:p w14:paraId="318C1FCD" w14:textId="77777777" w:rsidR="00182F6F" w:rsidRPr="00182F6F" w:rsidRDefault="00182F6F" w:rsidP="00217EAF">
            <w:pPr>
              <w:rPr>
                <w:rFonts w:cs="Arial"/>
                <w:szCs w:val="24"/>
              </w:rPr>
            </w:pPr>
          </w:p>
        </w:tc>
      </w:tr>
      <w:tr w:rsidR="002320CA" w:rsidRPr="00182F6F" w14:paraId="70B364F7" w14:textId="77777777" w:rsidTr="0041626F">
        <w:trPr>
          <w:trHeight w:val="850"/>
        </w:trPr>
        <w:tc>
          <w:tcPr>
            <w:tcW w:w="1271" w:type="dxa"/>
          </w:tcPr>
          <w:p w14:paraId="6A3B89DB" w14:textId="77777777" w:rsidR="002320CA" w:rsidRPr="00182F6F" w:rsidRDefault="002320CA" w:rsidP="00F83643">
            <w:pPr>
              <w:rPr>
                <w:rFonts w:cs="Arial"/>
                <w:b/>
                <w:szCs w:val="24"/>
              </w:rPr>
            </w:pPr>
            <w:r w:rsidRPr="00182F6F">
              <w:rPr>
                <w:rFonts w:cs="Arial"/>
                <w:b/>
                <w:szCs w:val="24"/>
              </w:rPr>
              <w:t>Address:</w:t>
            </w:r>
          </w:p>
        </w:tc>
        <w:tc>
          <w:tcPr>
            <w:tcW w:w="8356" w:type="dxa"/>
            <w:gridSpan w:val="3"/>
          </w:tcPr>
          <w:p w14:paraId="09248AC7" w14:textId="77777777" w:rsidR="002320CA" w:rsidRDefault="002320CA" w:rsidP="00EE3496">
            <w:pPr>
              <w:pBdr>
                <w:bottom w:val="single" w:sz="4" w:space="0" w:color="auto"/>
                <w:between w:val="single" w:sz="4" w:space="0" w:color="auto"/>
              </w:pBdr>
              <w:spacing w:after="60"/>
              <w:rPr>
                <w:rFonts w:cs="Arial"/>
                <w:szCs w:val="24"/>
              </w:rPr>
            </w:pPr>
          </w:p>
          <w:p w14:paraId="59EC9D34" w14:textId="77777777" w:rsidR="00EE3496" w:rsidRDefault="00EE3496" w:rsidP="00EE3496">
            <w:pPr>
              <w:pBdr>
                <w:bottom w:val="single" w:sz="4" w:space="0" w:color="auto"/>
                <w:between w:val="single" w:sz="4" w:space="0" w:color="auto"/>
              </w:pBdr>
              <w:spacing w:before="200" w:after="120"/>
              <w:rPr>
                <w:rFonts w:cs="Arial"/>
                <w:szCs w:val="24"/>
              </w:rPr>
            </w:pPr>
          </w:p>
          <w:p w14:paraId="6557B479" w14:textId="77777777" w:rsidR="00EE3496" w:rsidRPr="00182F6F" w:rsidRDefault="00EE3496" w:rsidP="00F83643">
            <w:pPr>
              <w:rPr>
                <w:rFonts w:cs="Arial"/>
                <w:szCs w:val="24"/>
              </w:rPr>
            </w:pPr>
          </w:p>
        </w:tc>
      </w:tr>
      <w:tr w:rsidR="00182F6F" w:rsidRPr="00182F6F" w14:paraId="153DF873" w14:textId="77777777" w:rsidTr="0041626F">
        <w:trPr>
          <w:trHeight w:val="397"/>
        </w:trPr>
        <w:tc>
          <w:tcPr>
            <w:tcW w:w="1271" w:type="dxa"/>
          </w:tcPr>
          <w:p w14:paraId="2D353DDC" w14:textId="77777777" w:rsidR="00182F6F" w:rsidRPr="00182F6F" w:rsidRDefault="00182F6F" w:rsidP="00217EAF">
            <w:pPr>
              <w:rPr>
                <w:rFonts w:cs="Arial"/>
                <w:b/>
                <w:szCs w:val="24"/>
              </w:rPr>
            </w:pPr>
            <w:r w:rsidRPr="00182F6F">
              <w:rPr>
                <w:rFonts w:cs="Arial"/>
                <w:b/>
                <w:szCs w:val="24"/>
              </w:rPr>
              <w:t>Email:</w:t>
            </w:r>
          </w:p>
        </w:tc>
        <w:tc>
          <w:tcPr>
            <w:tcW w:w="8356" w:type="dxa"/>
            <w:gridSpan w:val="3"/>
          </w:tcPr>
          <w:p w14:paraId="6E92EA93" w14:textId="77777777" w:rsidR="00182F6F" w:rsidRPr="00182F6F" w:rsidRDefault="00182F6F" w:rsidP="00217EAF">
            <w:pPr>
              <w:rPr>
                <w:rFonts w:cs="Arial"/>
                <w:szCs w:val="24"/>
              </w:rPr>
            </w:pPr>
          </w:p>
        </w:tc>
      </w:tr>
      <w:tr w:rsidR="002320CA" w:rsidRPr="00182F6F" w14:paraId="42FA82AA" w14:textId="77777777" w:rsidTr="0041626F">
        <w:trPr>
          <w:trHeight w:val="397"/>
        </w:trPr>
        <w:tc>
          <w:tcPr>
            <w:tcW w:w="1271" w:type="dxa"/>
          </w:tcPr>
          <w:p w14:paraId="05710EC0" w14:textId="77777777" w:rsidR="002320CA" w:rsidRPr="00182F6F" w:rsidRDefault="002320CA" w:rsidP="00217EAF">
            <w:pPr>
              <w:rPr>
                <w:rFonts w:cs="Arial"/>
                <w:b/>
                <w:szCs w:val="24"/>
              </w:rPr>
            </w:pPr>
            <w:r w:rsidRPr="00182F6F">
              <w:rPr>
                <w:rFonts w:cs="Arial"/>
                <w:b/>
                <w:szCs w:val="24"/>
              </w:rPr>
              <w:t>Phone:</w:t>
            </w:r>
          </w:p>
        </w:tc>
        <w:tc>
          <w:tcPr>
            <w:tcW w:w="4111" w:type="dxa"/>
          </w:tcPr>
          <w:p w14:paraId="5D4F8D5A" w14:textId="77777777" w:rsidR="002320CA" w:rsidRPr="00182F6F" w:rsidRDefault="002320CA" w:rsidP="00217EAF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</w:tcPr>
          <w:p w14:paraId="4FEE98FA" w14:textId="77777777" w:rsidR="002320CA" w:rsidRPr="0041626F" w:rsidRDefault="002320CA" w:rsidP="00217EAF">
            <w:pPr>
              <w:rPr>
                <w:rFonts w:cs="Arial"/>
                <w:b/>
                <w:szCs w:val="24"/>
              </w:rPr>
            </w:pPr>
            <w:r w:rsidRPr="0041626F">
              <w:rPr>
                <w:rFonts w:cs="Arial"/>
                <w:b/>
                <w:szCs w:val="24"/>
              </w:rPr>
              <w:t>Date of Birth:</w:t>
            </w:r>
          </w:p>
        </w:tc>
        <w:tc>
          <w:tcPr>
            <w:tcW w:w="2544" w:type="dxa"/>
          </w:tcPr>
          <w:p w14:paraId="0F6F7C26" w14:textId="77777777" w:rsidR="002320CA" w:rsidRPr="00182F6F" w:rsidRDefault="002320CA" w:rsidP="00217EAF">
            <w:pPr>
              <w:rPr>
                <w:rFonts w:cs="Arial"/>
                <w:szCs w:val="24"/>
              </w:rPr>
            </w:pPr>
          </w:p>
        </w:tc>
      </w:tr>
      <w:tr w:rsidR="00182F6F" w:rsidRPr="00182F6F" w14:paraId="2E0456F5" w14:textId="77777777" w:rsidTr="00EE3496">
        <w:tc>
          <w:tcPr>
            <w:tcW w:w="9627" w:type="dxa"/>
            <w:gridSpan w:val="4"/>
          </w:tcPr>
          <w:p w14:paraId="1F738AD4" w14:textId="77777777" w:rsidR="00182F6F" w:rsidRPr="006C4868" w:rsidRDefault="00182F6F" w:rsidP="00217EAF">
            <w:pPr>
              <w:rPr>
                <w:rFonts w:cs="Arial"/>
                <w:szCs w:val="24"/>
              </w:rPr>
            </w:pPr>
            <w:r>
              <w:rPr>
                <w:rFonts w:cs="Arial"/>
                <w:b/>
                <w:szCs w:val="24"/>
              </w:rPr>
              <w:t>Relevant Experience and</w:t>
            </w:r>
            <w:r w:rsidRPr="00182F6F">
              <w:rPr>
                <w:rFonts w:cs="Arial"/>
                <w:b/>
                <w:szCs w:val="24"/>
              </w:rPr>
              <w:t>/or Employment (attach resume):</w:t>
            </w:r>
          </w:p>
          <w:p w14:paraId="2EA19D0A" w14:textId="77777777" w:rsidR="00EE3496" w:rsidRDefault="00EE3496" w:rsidP="00EE3496">
            <w:pPr>
              <w:pBdr>
                <w:bottom w:val="single" w:sz="4" w:space="0" w:color="auto"/>
                <w:between w:val="single" w:sz="4" w:space="0" w:color="auto"/>
              </w:pBdr>
              <w:spacing w:after="60"/>
              <w:rPr>
                <w:rFonts w:cs="Arial"/>
                <w:szCs w:val="24"/>
              </w:rPr>
            </w:pPr>
          </w:p>
          <w:p w14:paraId="0912610D" w14:textId="77777777" w:rsidR="00EE3496" w:rsidRDefault="00EE3496" w:rsidP="00EE3496">
            <w:pPr>
              <w:pBdr>
                <w:bottom w:val="single" w:sz="4" w:space="0" w:color="auto"/>
                <w:between w:val="single" w:sz="4" w:space="0" w:color="auto"/>
              </w:pBdr>
              <w:spacing w:before="200" w:after="120"/>
              <w:rPr>
                <w:rFonts w:cs="Arial"/>
                <w:szCs w:val="24"/>
              </w:rPr>
            </w:pPr>
          </w:p>
          <w:p w14:paraId="2121F017" w14:textId="77777777" w:rsidR="00182F6F" w:rsidRPr="00182F6F" w:rsidRDefault="00182F6F" w:rsidP="00217EAF">
            <w:pPr>
              <w:rPr>
                <w:rFonts w:cs="Arial"/>
                <w:szCs w:val="24"/>
              </w:rPr>
            </w:pPr>
          </w:p>
        </w:tc>
      </w:tr>
      <w:tr w:rsidR="00182F6F" w:rsidRPr="00182F6F" w14:paraId="502BC2CB" w14:textId="77777777" w:rsidTr="00EE3496">
        <w:tc>
          <w:tcPr>
            <w:tcW w:w="9627" w:type="dxa"/>
            <w:gridSpan w:val="4"/>
          </w:tcPr>
          <w:p w14:paraId="7788BC1C" w14:textId="77777777" w:rsidR="00182F6F" w:rsidRPr="006C4868" w:rsidRDefault="00182F6F" w:rsidP="00217EAF">
            <w:pPr>
              <w:rPr>
                <w:rFonts w:cs="Arial"/>
                <w:szCs w:val="24"/>
              </w:rPr>
            </w:pPr>
            <w:r w:rsidRPr="00182F6F">
              <w:rPr>
                <w:rFonts w:cs="Arial"/>
                <w:b/>
                <w:szCs w:val="24"/>
              </w:rPr>
              <w:t>Why are you interested in our organisation?</w:t>
            </w:r>
          </w:p>
          <w:p w14:paraId="53A56679" w14:textId="77777777" w:rsidR="00EE3496" w:rsidRDefault="00EE3496" w:rsidP="00EE3496">
            <w:pPr>
              <w:pBdr>
                <w:bottom w:val="single" w:sz="4" w:space="0" w:color="auto"/>
                <w:between w:val="single" w:sz="4" w:space="0" w:color="auto"/>
              </w:pBdr>
              <w:spacing w:after="60"/>
              <w:rPr>
                <w:rFonts w:cs="Arial"/>
                <w:szCs w:val="24"/>
              </w:rPr>
            </w:pPr>
          </w:p>
          <w:p w14:paraId="0B5903CE" w14:textId="77777777" w:rsidR="00EE3496" w:rsidRDefault="00EE3496" w:rsidP="00EE3496">
            <w:pPr>
              <w:pBdr>
                <w:bottom w:val="single" w:sz="4" w:space="0" w:color="auto"/>
                <w:between w:val="single" w:sz="4" w:space="0" w:color="auto"/>
              </w:pBdr>
              <w:spacing w:before="200" w:after="120"/>
              <w:rPr>
                <w:rFonts w:cs="Arial"/>
                <w:szCs w:val="24"/>
              </w:rPr>
            </w:pPr>
          </w:p>
          <w:p w14:paraId="70F3B320" w14:textId="77777777" w:rsidR="00182F6F" w:rsidRPr="00182F6F" w:rsidRDefault="00182F6F" w:rsidP="00217EAF">
            <w:pPr>
              <w:rPr>
                <w:rFonts w:cs="Arial"/>
                <w:szCs w:val="24"/>
              </w:rPr>
            </w:pPr>
          </w:p>
        </w:tc>
      </w:tr>
      <w:tr w:rsidR="00182F6F" w:rsidRPr="00182F6F" w14:paraId="65FEBCA9" w14:textId="77777777" w:rsidTr="00EE3496">
        <w:tc>
          <w:tcPr>
            <w:tcW w:w="9627" w:type="dxa"/>
            <w:gridSpan w:val="4"/>
          </w:tcPr>
          <w:p w14:paraId="39DCBC70" w14:textId="77777777" w:rsidR="00182F6F" w:rsidRPr="006C4868" w:rsidRDefault="00182F6F" w:rsidP="00217EAF">
            <w:pPr>
              <w:rPr>
                <w:rFonts w:cs="Arial"/>
                <w:szCs w:val="24"/>
              </w:rPr>
            </w:pPr>
            <w:r w:rsidRPr="00182F6F">
              <w:rPr>
                <w:rFonts w:cs="Arial"/>
                <w:b/>
                <w:szCs w:val="24"/>
              </w:rPr>
              <w:t>Area(s) of expertise/contribution you feel you can make:</w:t>
            </w:r>
          </w:p>
          <w:p w14:paraId="6435F498" w14:textId="77777777" w:rsidR="00EE3496" w:rsidRDefault="00EE3496" w:rsidP="00EE3496">
            <w:pPr>
              <w:pBdr>
                <w:bottom w:val="single" w:sz="4" w:space="0" w:color="auto"/>
                <w:between w:val="single" w:sz="4" w:space="0" w:color="auto"/>
              </w:pBdr>
              <w:spacing w:after="60"/>
              <w:rPr>
                <w:rFonts w:cs="Arial"/>
                <w:szCs w:val="24"/>
              </w:rPr>
            </w:pPr>
          </w:p>
          <w:p w14:paraId="04F5583E" w14:textId="77777777" w:rsidR="00EE3496" w:rsidRDefault="00EE3496" w:rsidP="00EE3496">
            <w:pPr>
              <w:pBdr>
                <w:bottom w:val="single" w:sz="4" w:space="0" w:color="auto"/>
                <w:between w:val="single" w:sz="4" w:space="0" w:color="auto"/>
              </w:pBdr>
              <w:spacing w:before="200" w:after="120"/>
              <w:rPr>
                <w:rFonts w:cs="Arial"/>
                <w:szCs w:val="24"/>
              </w:rPr>
            </w:pPr>
          </w:p>
          <w:p w14:paraId="53470103" w14:textId="77777777" w:rsidR="006C4868" w:rsidRPr="00182F6F" w:rsidRDefault="006C4868" w:rsidP="00217EAF">
            <w:pPr>
              <w:rPr>
                <w:rFonts w:cs="Arial"/>
                <w:szCs w:val="24"/>
              </w:rPr>
            </w:pPr>
          </w:p>
        </w:tc>
      </w:tr>
      <w:tr w:rsidR="00182F6F" w:rsidRPr="00182F6F" w14:paraId="3898D004" w14:textId="77777777" w:rsidTr="00EE3496">
        <w:tc>
          <w:tcPr>
            <w:tcW w:w="9627" w:type="dxa"/>
            <w:gridSpan w:val="4"/>
          </w:tcPr>
          <w:p w14:paraId="789880CC" w14:textId="77777777" w:rsidR="00182F6F" w:rsidRPr="006C4868" w:rsidRDefault="00182F6F" w:rsidP="00217EAF">
            <w:pPr>
              <w:rPr>
                <w:rFonts w:cs="Arial"/>
                <w:szCs w:val="24"/>
              </w:rPr>
            </w:pPr>
            <w:r w:rsidRPr="00182F6F">
              <w:rPr>
                <w:rFonts w:cs="Arial"/>
                <w:b/>
                <w:szCs w:val="24"/>
              </w:rPr>
              <w:t>Other volunteer commitments:</w:t>
            </w:r>
          </w:p>
          <w:p w14:paraId="0D921769" w14:textId="77777777" w:rsidR="00182F6F" w:rsidRPr="00182F6F" w:rsidRDefault="00182F6F" w:rsidP="00217EAF">
            <w:pPr>
              <w:rPr>
                <w:rFonts w:cs="Arial"/>
                <w:szCs w:val="24"/>
              </w:rPr>
            </w:pPr>
          </w:p>
        </w:tc>
      </w:tr>
    </w:tbl>
    <w:p w14:paraId="5970FE1F" w14:textId="77777777" w:rsidR="008D4CC2" w:rsidRPr="00182F6F" w:rsidRDefault="008D4CC2" w:rsidP="00EE3496">
      <w:pPr>
        <w:spacing w:after="0"/>
        <w:rPr>
          <w:rFonts w:cs="Arial"/>
          <w:sz w:val="20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4641"/>
      </w:tblGrid>
      <w:tr w:rsidR="00B03AB6" w:rsidRPr="00B03AB6" w14:paraId="31F8F74E" w14:textId="77777777" w:rsidTr="00F83643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1CED7" w14:textId="77777777" w:rsidR="00B03AB6" w:rsidRPr="00B03AB6" w:rsidRDefault="00B03AB6" w:rsidP="00EE3496">
            <w:pPr>
              <w:spacing w:after="8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B03AB6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On completion, please return to the Secretary.</w:t>
            </w:r>
          </w:p>
        </w:tc>
      </w:tr>
      <w:tr w:rsidR="00B03AB6" w:rsidRPr="00B03AB6" w14:paraId="334F1D93" w14:textId="77777777" w:rsidTr="00F83643">
        <w:trPr>
          <w:trHeight w:val="113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44613" w14:textId="77777777" w:rsidR="00B03AB6" w:rsidRPr="00B03AB6" w:rsidRDefault="00B03AB6" w:rsidP="00B03AB6">
            <w:pPr>
              <w:spacing w:after="40"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B03AB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2/179-181 Ross River Road</w:t>
            </w:r>
          </w:p>
          <w:p w14:paraId="6B711F77" w14:textId="77777777" w:rsidR="00B03AB6" w:rsidRPr="00B03AB6" w:rsidRDefault="00B03AB6" w:rsidP="00B03AB6">
            <w:pPr>
              <w:spacing w:after="40"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proofErr w:type="gramStart"/>
            <w:r w:rsidRPr="00B03AB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MUNDINGBURRA  QLD</w:t>
            </w:r>
            <w:proofErr w:type="gramEnd"/>
            <w:r w:rsidRPr="00B03AB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 4812</w:t>
            </w:r>
          </w:p>
          <w:p w14:paraId="6DD10CE4" w14:textId="77777777" w:rsidR="00B03AB6" w:rsidRPr="00B03AB6" w:rsidRDefault="00B03AB6" w:rsidP="00B03AB6">
            <w:pPr>
              <w:spacing w:after="40"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B03AB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PO Box 306</w:t>
            </w:r>
            <w:r w:rsidR="00470C9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</w:t>
            </w:r>
            <w:bookmarkStart w:id="0" w:name="_GoBack"/>
            <w:bookmarkEnd w:id="0"/>
          </w:p>
          <w:p w14:paraId="07E87FFE" w14:textId="77777777" w:rsidR="00B03AB6" w:rsidRPr="00B03AB6" w:rsidRDefault="00B03AB6" w:rsidP="00B03AB6">
            <w:pPr>
              <w:spacing w:after="40"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B03AB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HERMIT </w:t>
            </w:r>
            <w:proofErr w:type="gramStart"/>
            <w:r w:rsidRPr="00B03AB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PARK  QLD</w:t>
            </w:r>
            <w:proofErr w:type="gramEnd"/>
            <w:r w:rsidRPr="00B03AB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 4812</w:t>
            </w:r>
          </w:p>
        </w:tc>
        <w:tc>
          <w:tcPr>
            <w:tcW w:w="4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2DBCE" w14:textId="77777777" w:rsidR="00B03AB6" w:rsidRPr="00B03AB6" w:rsidRDefault="00B03AB6" w:rsidP="00B03AB6">
            <w:pPr>
              <w:widowControl w:val="0"/>
              <w:tabs>
                <w:tab w:val="left" w:pos="851"/>
              </w:tabs>
              <w:spacing w:after="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B03AB6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Phone:</w:t>
            </w:r>
            <w:r w:rsidRPr="00B03AB6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ab/>
              <w:t>1800 887 688</w:t>
            </w:r>
          </w:p>
          <w:p w14:paraId="2037784E" w14:textId="77777777" w:rsidR="00B03AB6" w:rsidRPr="00B03AB6" w:rsidRDefault="00B03AB6" w:rsidP="00B03AB6">
            <w:pPr>
              <w:widowControl w:val="0"/>
              <w:tabs>
                <w:tab w:val="left" w:pos="851"/>
              </w:tabs>
              <w:spacing w:after="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B03AB6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ab/>
              <w:t>07) 4725 2505</w:t>
            </w:r>
          </w:p>
          <w:p w14:paraId="0B0F1597" w14:textId="77777777" w:rsidR="00B03AB6" w:rsidRPr="00B03AB6" w:rsidRDefault="00B03AB6" w:rsidP="00B03AB6">
            <w:pPr>
              <w:widowControl w:val="0"/>
              <w:tabs>
                <w:tab w:val="left" w:pos="851"/>
              </w:tabs>
              <w:spacing w:after="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B03AB6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 xml:space="preserve">Fax: </w:t>
            </w:r>
            <w:r w:rsidRPr="00B03AB6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ab/>
              <w:t>07) 4725 6106</w:t>
            </w:r>
          </w:p>
          <w:p w14:paraId="5CBBFFBF" w14:textId="7E98609F" w:rsidR="00B03AB6" w:rsidRPr="00B03AB6" w:rsidRDefault="003173DF" w:rsidP="00B03AB6">
            <w:pPr>
              <w:tabs>
                <w:tab w:val="left" w:pos="851"/>
              </w:tabs>
              <w:spacing w:after="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 xml:space="preserve">E-mail: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ab/>
            </w:r>
            <w:hyperlink r:id="rId8" w:history="1">
              <w:r w:rsidR="00217462">
                <w:rPr>
                  <w:rStyle w:val="Hyperlink"/>
                  <w:rFonts w:ascii="Arial" w:eastAsia="Times New Roman" w:hAnsi="Arial" w:cs="Arial"/>
                  <w:sz w:val="20"/>
                  <w:szCs w:val="20"/>
                  <w:lang w:val="en-GB"/>
                </w:rPr>
                <w:t>secretary@ianq.org.au</w:t>
              </w:r>
            </w:hyperlink>
            <w:r w:rsidR="00237740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D2E6C69" w14:textId="77777777" w:rsidR="008E4298" w:rsidRPr="00EE3496" w:rsidRDefault="00EE3496" w:rsidP="00EE3496">
      <w:pPr>
        <w:spacing w:after="0"/>
        <w:rPr>
          <w:rFonts w:ascii="Arial" w:hAnsi="Arial" w:cs="Arial"/>
          <w:szCs w:val="24"/>
          <w:lang w:eastAsia="en-AU"/>
        </w:rPr>
      </w:pPr>
      <w:r w:rsidRPr="00EE3496">
        <w:rPr>
          <w:rFonts w:ascii="Arial" w:hAnsi="Arial" w:cs="Arial"/>
          <w:noProof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1FA71" wp14:editId="5BF1BC75">
                <wp:simplePos x="0" y="0"/>
                <wp:positionH relativeFrom="margin">
                  <wp:posOffset>0</wp:posOffset>
                </wp:positionH>
                <wp:positionV relativeFrom="paragraph">
                  <wp:posOffset>99695</wp:posOffset>
                </wp:positionV>
                <wp:extent cx="6179820" cy="1771650"/>
                <wp:effectExtent l="0" t="0" r="1143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177165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986B0" w14:textId="77777777" w:rsidR="00182F6F" w:rsidRPr="00D5557C" w:rsidRDefault="00182F6F" w:rsidP="00182F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D5557C"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INTERNAL USE ONLY</w:t>
                            </w:r>
                          </w:p>
                          <w:p w14:paraId="4C40D6C4" w14:textId="77777777" w:rsidR="00182F6F" w:rsidRPr="002320CA" w:rsidRDefault="00182F6F" w:rsidP="00EE3496">
                            <w:pPr>
                              <w:tabs>
                                <w:tab w:val="left" w:pos="4820"/>
                                <w:tab w:val="right" w:leader="dot" w:pos="9356"/>
                              </w:tabs>
                              <w:spacing w:after="30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Nominee has had a personal meeting with either </w:t>
                            </w:r>
                            <w:r w:rsidR="00D5557C"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>CEO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>,</w:t>
                            </w:r>
                            <w:r w:rsidR="00D5557C"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br/>
                              <w:t xml:space="preserve">committee </w:t>
                            </w:r>
                            <w:r w:rsidR="00217EAF"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>President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, or other </w:t>
                            </w:r>
                            <w:r w:rsidR="00D5557C"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>committee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member: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Date: 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6E7C0C52" w14:textId="77777777" w:rsidR="00182F6F" w:rsidRPr="002320CA" w:rsidRDefault="00182F6F" w:rsidP="00EE3496">
                            <w:pPr>
                              <w:tabs>
                                <w:tab w:val="left" w:pos="4820"/>
                                <w:tab w:val="right" w:leader="dot" w:pos="9356"/>
                              </w:tabs>
                              <w:spacing w:after="30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>Nominee reviewed by the Management Committee: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Date: 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7F18DF1" w14:textId="77777777" w:rsidR="00182F6F" w:rsidRPr="002320CA" w:rsidRDefault="00182F6F" w:rsidP="00EE3496">
                            <w:pPr>
                              <w:tabs>
                                <w:tab w:val="left" w:pos="4820"/>
                                <w:tab w:val="right" w:leader="dot" w:pos="9356"/>
                              </w:tabs>
                              <w:spacing w:after="30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Action/Outcome taken by the Management Committee: 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78DF1C9B" w14:textId="77777777" w:rsidR="00182F6F" w:rsidRPr="002320CA" w:rsidRDefault="00182F6F" w:rsidP="002320CA">
                            <w:pPr>
                              <w:tabs>
                                <w:tab w:val="left" w:pos="4820"/>
                                <w:tab w:val="right" w:leader="dot" w:pos="9356"/>
                              </w:tabs>
                              <w:spacing w:after="24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Returned to </w:t>
                            </w:r>
                            <w:r w:rsidR="002320CA"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>Office Administrator &amp;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File completed: 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Date: </w:t>
                            </w:r>
                            <w:r w:rsidRPr="002320CA"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218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7.85pt;width:486.6pt;height:13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" fillcolor="#ddd8c2 [2894]" strokecolor="black [3213]" strokeweight="1.5pt">
                <v:textbox>
                  <w:txbxContent>
                    <w:p w:rsidR="00182F6F" w:rsidRPr="00D5557C" w:rsidRDefault="00182F6F" w:rsidP="00182F6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D5557C"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</w:rPr>
                        <w:t>INTERNAL USE ONLY</w:t>
                      </w:r>
                    </w:p>
                    <w:p w:rsidR="00182F6F" w:rsidRPr="002320CA" w:rsidRDefault="00182F6F" w:rsidP="00EE3496">
                      <w:pPr>
                        <w:tabs>
                          <w:tab w:val="left" w:pos="4820"/>
                          <w:tab w:val="right" w:leader="dot" w:pos="9356"/>
                        </w:tabs>
                        <w:spacing w:after="30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 xml:space="preserve">Nominee has had a personal meeting with either </w:t>
                      </w:r>
                      <w:r w:rsidR="00D5557C" w:rsidRPr="002320CA">
                        <w:rPr>
                          <w:rFonts w:cs="Arial"/>
                          <w:sz w:val="20"/>
                          <w:szCs w:val="20"/>
                        </w:rPr>
                        <w:t>CEO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>,</w:t>
                      </w:r>
                      <w:r w:rsidR="00D5557C" w:rsidRPr="002320CA">
                        <w:rPr>
                          <w:rFonts w:cs="Arial"/>
                          <w:sz w:val="20"/>
                          <w:szCs w:val="20"/>
                        </w:rPr>
                        <w:br/>
                        <w:t xml:space="preserve">committee </w:t>
                      </w:r>
                      <w:r w:rsidR="00217EAF" w:rsidRPr="002320CA">
                        <w:rPr>
                          <w:rFonts w:cs="Arial"/>
                          <w:sz w:val="20"/>
                          <w:szCs w:val="20"/>
                        </w:rPr>
                        <w:t>President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 xml:space="preserve">, or other </w:t>
                      </w:r>
                      <w:r w:rsidR="00D5557C" w:rsidRPr="002320CA">
                        <w:rPr>
                          <w:rFonts w:cs="Arial"/>
                          <w:sz w:val="20"/>
                          <w:szCs w:val="20"/>
                        </w:rPr>
                        <w:t>committee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 xml:space="preserve"> member: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Date: 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ab/>
                      </w:r>
                    </w:p>
                    <w:p w:rsidR="00182F6F" w:rsidRPr="002320CA" w:rsidRDefault="00182F6F" w:rsidP="00EE3496">
                      <w:pPr>
                        <w:tabs>
                          <w:tab w:val="left" w:pos="4820"/>
                          <w:tab w:val="right" w:leader="dot" w:pos="9356"/>
                        </w:tabs>
                        <w:spacing w:after="30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>Nominee reviewed by the Management Committee: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Date: 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ab/>
                      </w:r>
                    </w:p>
                    <w:p w:rsidR="00182F6F" w:rsidRPr="002320CA" w:rsidRDefault="00182F6F" w:rsidP="00EE3496">
                      <w:pPr>
                        <w:tabs>
                          <w:tab w:val="left" w:pos="4820"/>
                          <w:tab w:val="right" w:leader="dot" w:pos="9356"/>
                        </w:tabs>
                        <w:spacing w:after="30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 xml:space="preserve">Action/Outcome taken by the Management Committee: 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ab/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ab/>
                      </w:r>
                    </w:p>
                    <w:p w:rsidR="00182F6F" w:rsidRPr="002320CA" w:rsidRDefault="00182F6F" w:rsidP="002320CA">
                      <w:pPr>
                        <w:tabs>
                          <w:tab w:val="left" w:pos="4820"/>
                          <w:tab w:val="right" w:leader="dot" w:pos="9356"/>
                        </w:tabs>
                        <w:spacing w:after="24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 xml:space="preserve">Returned to </w:t>
                      </w:r>
                      <w:r w:rsidR="002320CA" w:rsidRPr="002320CA">
                        <w:rPr>
                          <w:rFonts w:cs="Arial"/>
                          <w:sz w:val="20"/>
                          <w:szCs w:val="20"/>
                        </w:rPr>
                        <w:t>Office Administrator &amp;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 xml:space="preserve"> File completed: 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Date: </w:t>
                      </w:r>
                      <w:r w:rsidRPr="002320CA">
                        <w:rPr>
                          <w:rFonts w:cs="Arial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E4298" w:rsidRPr="00EE3496" w:rsidSect="002320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851" w:bottom="851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5B789" w14:textId="77777777" w:rsidR="003173DF" w:rsidRDefault="003173DF" w:rsidP="00FD78C6">
      <w:pPr>
        <w:spacing w:after="0"/>
      </w:pPr>
      <w:r>
        <w:separator/>
      </w:r>
    </w:p>
  </w:endnote>
  <w:endnote w:type="continuationSeparator" w:id="0">
    <w:p w14:paraId="40119BD0" w14:textId="77777777" w:rsidR="003173DF" w:rsidRDefault="003173DF" w:rsidP="00FD7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9CEF0" w14:textId="77777777" w:rsidR="00054F0D" w:rsidRDefault="00054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F067C" w14:textId="00139D8B" w:rsidR="002320CA" w:rsidRPr="002320CA" w:rsidRDefault="002320CA" w:rsidP="002320CA">
    <w:pPr>
      <w:pBdr>
        <w:top w:val="single" w:sz="4" w:space="1" w:color="auto"/>
      </w:pBdr>
      <w:tabs>
        <w:tab w:val="right" w:pos="15026"/>
      </w:tabs>
      <w:spacing w:after="0"/>
      <w:rPr>
        <w:rFonts w:ascii="Verdana" w:hAnsi="Verdana"/>
        <w:i/>
        <w:sz w:val="16"/>
        <w:szCs w:val="16"/>
      </w:rPr>
    </w:pPr>
    <w:r w:rsidRPr="002320CA">
      <w:rPr>
        <w:rFonts w:ascii="Verdana" w:hAnsi="Verdana"/>
        <w:i/>
        <w:sz w:val="16"/>
        <w:szCs w:val="16"/>
      </w:rPr>
      <w:t>V: 0</w:t>
    </w:r>
    <w:r w:rsidR="00054F0D">
      <w:rPr>
        <w:rFonts w:ascii="Verdana" w:hAnsi="Verdana"/>
        <w:i/>
        <w:sz w:val="16"/>
        <w:szCs w:val="16"/>
      </w:rPr>
      <w:t>6</w:t>
    </w:r>
    <w:r w:rsidRPr="002320CA">
      <w:rPr>
        <w:rFonts w:ascii="Verdana" w:hAnsi="Verdana"/>
        <w:i/>
        <w:sz w:val="16"/>
        <w:szCs w:val="16"/>
      </w:rPr>
      <w:tab/>
    </w:r>
    <w:r w:rsidRPr="002320CA">
      <w:rPr>
        <w:rFonts w:ascii="Verdana" w:hAnsi="Verdana"/>
        <w:i/>
        <w:sz w:val="16"/>
        <w:szCs w:val="16"/>
        <w:lang w:val="en-GB"/>
      </w:rPr>
      <w:t xml:space="preserve">Page </w:t>
    </w:r>
    <w:r w:rsidRPr="002320CA">
      <w:rPr>
        <w:rFonts w:ascii="Verdana" w:hAnsi="Verdana"/>
        <w:i/>
        <w:sz w:val="16"/>
        <w:szCs w:val="16"/>
        <w:lang w:val="en-GB"/>
      </w:rPr>
      <w:fldChar w:fldCharType="begin"/>
    </w:r>
    <w:r w:rsidRPr="002320CA">
      <w:rPr>
        <w:rFonts w:ascii="Verdana" w:hAnsi="Verdana"/>
        <w:i/>
        <w:sz w:val="16"/>
        <w:szCs w:val="16"/>
        <w:lang w:val="en-GB"/>
      </w:rPr>
      <w:instrText xml:space="preserve"> PAGE </w:instrText>
    </w:r>
    <w:r w:rsidRPr="002320CA">
      <w:rPr>
        <w:rFonts w:ascii="Verdana" w:hAnsi="Verdana"/>
        <w:i/>
        <w:sz w:val="16"/>
        <w:szCs w:val="16"/>
        <w:lang w:val="en-GB"/>
      </w:rPr>
      <w:fldChar w:fldCharType="separate"/>
    </w:r>
    <w:r w:rsidR="00374E9F">
      <w:rPr>
        <w:rFonts w:ascii="Verdana" w:hAnsi="Verdana"/>
        <w:i/>
        <w:noProof/>
        <w:sz w:val="16"/>
        <w:szCs w:val="16"/>
        <w:lang w:val="en-GB"/>
      </w:rPr>
      <w:t>1</w:t>
    </w:r>
    <w:r w:rsidRPr="002320CA">
      <w:rPr>
        <w:rFonts w:ascii="Verdana" w:hAnsi="Verdana"/>
        <w:i/>
        <w:sz w:val="16"/>
        <w:szCs w:val="16"/>
        <w:lang w:val="en-GB"/>
      </w:rPr>
      <w:fldChar w:fldCharType="end"/>
    </w:r>
    <w:r w:rsidRPr="002320CA">
      <w:rPr>
        <w:rFonts w:ascii="Verdana" w:hAnsi="Verdana"/>
        <w:i/>
        <w:sz w:val="16"/>
        <w:szCs w:val="16"/>
        <w:lang w:val="en-GB"/>
      </w:rPr>
      <w:t xml:space="preserve"> of </w:t>
    </w:r>
    <w:r w:rsidRPr="002320CA">
      <w:rPr>
        <w:rFonts w:ascii="Verdana" w:hAnsi="Verdana"/>
        <w:i/>
        <w:sz w:val="16"/>
        <w:szCs w:val="16"/>
        <w:lang w:val="en-GB"/>
      </w:rPr>
      <w:fldChar w:fldCharType="begin"/>
    </w:r>
    <w:r w:rsidRPr="002320CA">
      <w:rPr>
        <w:rFonts w:ascii="Verdana" w:hAnsi="Verdana"/>
        <w:i/>
        <w:sz w:val="16"/>
        <w:szCs w:val="16"/>
        <w:lang w:val="en-GB"/>
      </w:rPr>
      <w:instrText xml:space="preserve"> NUMPAGES </w:instrText>
    </w:r>
    <w:r w:rsidRPr="002320CA">
      <w:rPr>
        <w:rFonts w:ascii="Verdana" w:hAnsi="Verdana"/>
        <w:i/>
        <w:sz w:val="16"/>
        <w:szCs w:val="16"/>
        <w:lang w:val="en-GB"/>
      </w:rPr>
      <w:fldChar w:fldCharType="separate"/>
    </w:r>
    <w:r w:rsidR="00374E9F">
      <w:rPr>
        <w:rFonts w:ascii="Verdana" w:hAnsi="Verdana"/>
        <w:i/>
        <w:noProof/>
        <w:sz w:val="16"/>
        <w:szCs w:val="16"/>
        <w:lang w:val="en-GB"/>
      </w:rPr>
      <w:t>1</w:t>
    </w:r>
    <w:r w:rsidRPr="002320CA">
      <w:rPr>
        <w:rFonts w:ascii="Verdana" w:hAnsi="Verdana"/>
        <w:i/>
        <w:sz w:val="16"/>
        <w:szCs w:val="1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E0BCA" w14:textId="77777777" w:rsidR="00054F0D" w:rsidRDefault="00054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7B4A3" w14:textId="77777777" w:rsidR="003173DF" w:rsidRDefault="003173DF" w:rsidP="00FD78C6">
      <w:pPr>
        <w:spacing w:after="0"/>
      </w:pPr>
      <w:r>
        <w:separator/>
      </w:r>
    </w:p>
  </w:footnote>
  <w:footnote w:type="continuationSeparator" w:id="0">
    <w:p w14:paraId="70A626C8" w14:textId="77777777" w:rsidR="003173DF" w:rsidRDefault="003173DF" w:rsidP="00FD78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63BC0" w14:textId="77777777" w:rsidR="00054F0D" w:rsidRDefault="00054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D10C8" w14:textId="77777777" w:rsidR="006C4868" w:rsidRDefault="00237740" w:rsidP="006C4868">
    <w:pPr>
      <w:spacing w:after="0"/>
      <w:jc w:val="right"/>
      <w:rPr>
        <w:rFonts w:ascii="Verdana" w:hAnsi="Verdana" w:cs="Arial"/>
        <w:b/>
        <w:sz w:val="36"/>
        <w:szCs w:val="36"/>
      </w:rPr>
    </w:pPr>
    <w:r w:rsidRPr="006C4868">
      <w:rPr>
        <w:rFonts w:ascii="Verdana" w:hAnsi="Verdana"/>
        <w:noProof/>
        <w:sz w:val="36"/>
        <w:szCs w:val="36"/>
        <w:lang w:eastAsia="en-AU"/>
      </w:rPr>
      <w:drawing>
        <wp:anchor distT="0" distB="0" distL="114300" distR="114300" simplePos="0" relativeHeight="251660800" behindDoc="1" locked="0" layoutInCell="1" allowOverlap="1" wp14:anchorId="3D360A0F" wp14:editId="35A0198C">
          <wp:simplePos x="0" y="0"/>
          <wp:positionH relativeFrom="column">
            <wp:posOffset>-33655</wp:posOffset>
          </wp:positionH>
          <wp:positionV relativeFrom="paragraph">
            <wp:posOffset>73660</wp:posOffset>
          </wp:positionV>
          <wp:extent cx="2349500" cy="571500"/>
          <wp:effectExtent l="0" t="0" r="0" b="0"/>
          <wp:wrapTight wrapText="bothSides">
            <wp:wrapPolygon edited="0">
              <wp:start x="0" y="0"/>
              <wp:lineTo x="0" y="20880"/>
              <wp:lineTo x="21366" y="20880"/>
              <wp:lineTo x="2136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95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20CA" w:rsidRPr="006C4868">
      <w:rPr>
        <w:rFonts w:ascii="Verdana" w:hAnsi="Verdana" w:cs="Arial"/>
        <w:b/>
        <w:sz w:val="36"/>
        <w:szCs w:val="36"/>
      </w:rPr>
      <w:t>MANAGEMENT COMMITTEE</w:t>
    </w:r>
  </w:p>
  <w:p w14:paraId="19D9CDA8" w14:textId="77777777" w:rsidR="008E4298" w:rsidRPr="006C4868" w:rsidRDefault="00EE3496" w:rsidP="00EE3496">
    <w:pPr>
      <w:jc w:val="right"/>
      <w:rPr>
        <w:rFonts w:ascii="Verdana" w:hAnsi="Verdana"/>
        <w:noProof/>
        <w:sz w:val="36"/>
        <w:szCs w:val="36"/>
        <w:lang w:eastAsia="en-AU"/>
      </w:rPr>
    </w:pPr>
    <w:r>
      <w:rPr>
        <w:rFonts w:ascii="Verdana" w:hAnsi="Verdana" w:cs="Arial"/>
        <w:b/>
        <w:sz w:val="36"/>
        <w:szCs w:val="36"/>
      </w:rPr>
      <w:t>APPLICATION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D5033" w14:textId="77777777" w:rsidR="00054F0D" w:rsidRDefault="00054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241FA"/>
    <w:multiLevelType w:val="hybridMultilevel"/>
    <w:tmpl w:val="D180DBBC"/>
    <w:lvl w:ilvl="0" w:tplc="E1D65F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8058C"/>
    <w:multiLevelType w:val="hybridMultilevel"/>
    <w:tmpl w:val="20CC96F0"/>
    <w:lvl w:ilvl="0" w:tplc="E1D65F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3DF"/>
    <w:rsid w:val="00054F0D"/>
    <w:rsid w:val="00182F6F"/>
    <w:rsid w:val="00186C19"/>
    <w:rsid w:val="00203577"/>
    <w:rsid w:val="00217462"/>
    <w:rsid w:val="00217EAF"/>
    <w:rsid w:val="002320CA"/>
    <w:rsid w:val="00237740"/>
    <w:rsid w:val="003173DF"/>
    <w:rsid w:val="00374E9F"/>
    <w:rsid w:val="0041626F"/>
    <w:rsid w:val="00470C9F"/>
    <w:rsid w:val="004714E2"/>
    <w:rsid w:val="00504DEA"/>
    <w:rsid w:val="005812AD"/>
    <w:rsid w:val="006B7387"/>
    <w:rsid w:val="006C4868"/>
    <w:rsid w:val="006E3861"/>
    <w:rsid w:val="006F094F"/>
    <w:rsid w:val="00757766"/>
    <w:rsid w:val="008D4CC2"/>
    <w:rsid w:val="008E4298"/>
    <w:rsid w:val="009D33A0"/>
    <w:rsid w:val="009F11E1"/>
    <w:rsid w:val="00A07E92"/>
    <w:rsid w:val="00A44A2B"/>
    <w:rsid w:val="00AB5968"/>
    <w:rsid w:val="00AF2ADE"/>
    <w:rsid w:val="00B0146A"/>
    <w:rsid w:val="00B03AB6"/>
    <w:rsid w:val="00BB0268"/>
    <w:rsid w:val="00BE6E06"/>
    <w:rsid w:val="00BF6810"/>
    <w:rsid w:val="00D52EFF"/>
    <w:rsid w:val="00D5557C"/>
    <w:rsid w:val="00DB5721"/>
    <w:rsid w:val="00EC2C7C"/>
    <w:rsid w:val="00EE3496"/>
    <w:rsid w:val="00FC5A4C"/>
    <w:rsid w:val="00FD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31C6B5"/>
  <w15:docId w15:val="{8BC149A4-D9EB-4115-B2A4-A8A5CF3B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EAF"/>
    <w:pPr>
      <w:spacing w:line="240" w:lineRule="auto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C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78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D78C6"/>
  </w:style>
  <w:style w:type="paragraph" w:styleId="Footer">
    <w:name w:val="footer"/>
    <w:basedOn w:val="Normal"/>
    <w:link w:val="FooterChar"/>
    <w:uiPriority w:val="99"/>
    <w:unhideWhenUsed/>
    <w:rsid w:val="00FD78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78C6"/>
  </w:style>
  <w:style w:type="paragraph" w:styleId="BalloonText">
    <w:name w:val="Balloon Text"/>
    <w:basedOn w:val="Normal"/>
    <w:link w:val="BalloonTextChar"/>
    <w:uiPriority w:val="99"/>
    <w:semiHidden/>
    <w:unhideWhenUsed/>
    <w:rsid w:val="00FD78C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8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D78C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04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82F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ianq.org.a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5196-1FF0-4F04-85AA-61E2F647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GF-MC-Application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GF_Management Committee Application Form</vt:lpstr>
    </vt:vector>
  </TitlesOfParts>
  <Manager>ceo@ianq.org.au</Manager>
  <Company>Independent Advocacy in the Tropics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GF-MC Application Form</dc:title>
  <dc:subject>Policy</dc:subject>
  <dc:creator>ceo@ianq.org.au</dc:creator>
  <dc:description>Chief Executive Officer
Version: 06
Revision Date:  July 2018
Next Review Date:  January 2020</dc:description>
  <cp:lastModifiedBy>Deborah Wilson</cp:lastModifiedBy>
  <cp:revision>2</cp:revision>
  <cp:lastPrinted>2015-11-11T04:21:00Z</cp:lastPrinted>
  <dcterms:created xsi:type="dcterms:W3CDTF">2019-08-20T07:40:00Z</dcterms:created>
  <dcterms:modified xsi:type="dcterms:W3CDTF">2019-08-20T07:40:00Z</dcterms:modified>
  <cp:category>Governance</cp:category>
  <cp:contentStatus>ACTIVE</cp:contentStatus>
</cp:coreProperties>
</file>